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widowControl/>
              <w:spacing w:line="264" w:lineRule="auto"/>
              <w:jc w:val="center"/>
              <w:outlineLvl w:val="0"/>
              <w:rPr>
                <w:rFonts w:hint="eastAsia" w:ascii="宋体" w:hAnsi="宋体" w:eastAsia="宋体"/>
                <w:sz w:val="21"/>
                <w:szCs w:val="21"/>
                <w:lang w:eastAsia="zh-CN"/>
              </w:rPr>
            </w:pP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976E4"/>
    <w:rsid w:val="000C7573"/>
    <w:rsid w:val="001E7B4D"/>
    <w:rsid w:val="002133BE"/>
    <w:rsid w:val="003027F7"/>
    <w:rsid w:val="00512298"/>
    <w:rsid w:val="00550610"/>
    <w:rsid w:val="0056586D"/>
    <w:rsid w:val="006755A5"/>
    <w:rsid w:val="0074538C"/>
    <w:rsid w:val="00912917"/>
    <w:rsid w:val="00B300F5"/>
    <w:rsid w:val="00BC151E"/>
    <w:rsid w:val="00C57E9B"/>
    <w:rsid w:val="00CA300F"/>
    <w:rsid w:val="00E2133E"/>
    <w:rsid w:val="00F03CDB"/>
    <w:rsid w:val="19E323E0"/>
    <w:rsid w:val="29822D6B"/>
    <w:rsid w:val="42A30451"/>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81</Words>
  <Characters>464</Characters>
  <Lines>3</Lines>
  <Paragraphs>1</Paragraphs>
  <TotalTime>5</TotalTime>
  <ScaleCrop>false</ScaleCrop>
  <LinksUpToDate>false</LinksUpToDate>
  <CharactersWithSpaces>544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2024-10-10T07:45:36Z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C965887CABEF43C68C6BD34F1592D038</vt:lpwstr>
  </property>
</Properties>
</file>